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054A4" w14:textId="77777777" w:rsidR="00B64E8C" w:rsidRDefault="00B64E8C" w:rsidP="00B64E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d.1407-8)</w:t>
      </w:r>
    </w:p>
    <w:p w14:paraId="6BABD94A" w14:textId="77777777" w:rsidR="00B64E8C" w:rsidRDefault="00B64E8C" w:rsidP="00B64E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ABBD130" w14:textId="77777777" w:rsidR="00B64E8C" w:rsidRDefault="00B64E8C" w:rsidP="00B64E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54E817" w14:textId="77777777" w:rsidR="00B64E8C" w:rsidRDefault="00B64E8C" w:rsidP="00B64E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58A967" w14:textId="77777777" w:rsidR="00B64E8C" w:rsidRDefault="00B64E8C" w:rsidP="00B64E8C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A678F3D" w14:textId="77777777" w:rsidR="00B64E8C" w:rsidRDefault="00B64E8C" w:rsidP="00B64E8C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p.251)</w:t>
      </w:r>
    </w:p>
    <w:p w14:paraId="01EEE132" w14:textId="77777777" w:rsidR="00B64E8C" w:rsidRDefault="00B64E8C" w:rsidP="00B64E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</w:t>
      </w: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441D9F6" w14:textId="77777777" w:rsidR="00B64E8C" w:rsidRDefault="00B64E8C" w:rsidP="00B64E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537EF3" w14:textId="77777777" w:rsidR="00B64E8C" w:rsidRDefault="00B64E8C" w:rsidP="00B64E8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39ECD1" w14:textId="77777777" w:rsidR="00B64E8C" w:rsidRDefault="00B64E8C" w:rsidP="00B64E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2022</w:t>
      </w:r>
    </w:p>
    <w:p w14:paraId="171C30D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166D2" w14:textId="77777777" w:rsidR="00B64E8C" w:rsidRDefault="00B64E8C" w:rsidP="009139A6">
      <w:r>
        <w:separator/>
      </w:r>
    </w:p>
  </w:endnote>
  <w:endnote w:type="continuationSeparator" w:id="0">
    <w:p w14:paraId="2C83A08F" w14:textId="77777777" w:rsidR="00B64E8C" w:rsidRDefault="00B64E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A35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A8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21D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A4794" w14:textId="77777777" w:rsidR="00B64E8C" w:rsidRDefault="00B64E8C" w:rsidP="009139A6">
      <w:r>
        <w:separator/>
      </w:r>
    </w:p>
  </w:footnote>
  <w:footnote w:type="continuationSeparator" w:id="0">
    <w:p w14:paraId="08CE050F" w14:textId="77777777" w:rsidR="00B64E8C" w:rsidRDefault="00B64E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69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B75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740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E8C"/>
    <w:rsid w:val="000666E0"/>
    <w:rsid w:val="002510B7"/>
    <w:rsid w:val="005C130B"/>
    <w:rsid w:val="00826F5C"/>
    <w:rsid w:val="009139A6"/>
    <w:rsid w:val="009448BB"/>
    <w:rsid w:val="00A3176C"/>
    <w:rsid w:val="00AE65F8"/>
    <w:rsid w:val="00B64E8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18D90"/>
  <w15:chartTrackingRefBased/>
  <w15:docId w15:val="{6B47B9BA-934F-4DBC-AAF9-2D7DFAD2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E8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2022-05-18T20:28:00Z</dcterms:created>
  <dcterms:modified xsi:type="dcterms:W3CDTF">2022-05-18T20:28:00Z</dcterms:modified>
</cp:coreProperties>
</file>